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BE1B99">
      <w:pPr>
        <w:pStyle w:val="Direction"/>
        <w:jc w:val="left"/>
        <w:rPr>
          <w:sz w:val="22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BE1B99">
      <w:pPr>
        <w:pStyle w:val="Direction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BE1B99">
      <w:pPr>
        <w:pStyle w:val="Direction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BE1B99">
      <w:pPr>
        <w:rPr>
          <w:lang w:eastAsia="en-US"/>
        </w:rPr>
      </w:pPr>
    </w:p>
    <w:p w14:paraId="446CD44E" w14:textId="77777777" w:rsidR="00BE1B99" w:rsidRDefault="00BE1B99" w:rsidP="00BE1B99">
      <w:pPr>
        <w:rPr>
          <w:sz w:val="20"/>
        </w:rPr>
      </w:pPr>
    </w:p>
    <w:p w14:paraId="1E1992D3" w14:textId="77777777" w:rsidR="00BE1B99" w:rsidRDefault="00BE1B99" w:rsidP="00BE1B99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BA7413"/>
    <w:p w14:paraId="56D6D910" w14:textId="72C87E21" w:rsidR="001239ED" w:rsidRPr="003B51DD" w:rsidRDefault="001239ED" w:rsidP="001239E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4D76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4900EB3F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3B51DD">
              <w:rPr>
                <w:rFonts w:ascii="Arial" w:hAnsi="Arial" w:cs="Arial"/>
                <w:color w:val="00B050"/>
                <w:sz w:val="18"/>
                <w:szCs w:val="18"/>
              </w:rPr>
              <w:t>X</w:t>
            </w:r>
          </w:p>
        </w:tc>
      </w:tr>
    </w:tbl>
    <w:p w14:paraId="684A9F27" w14:textId="0660D190" w:rsidR="00F74509" w:rsidRPr="003B51DD" w:rsidRDefault="00F74509" w:rsidP="00F74509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3E4B713A" w:rsidR="005A3EE8" w:rsidRPr="003B51DD" w:rsidRDefault="005A3EE8" w:rsidP="000B3232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4D6028AB" w14:textId="3B137EC3" w:rsidR="00AC45D2" w:rsidRPr="003B51DD" w:rsidRDefault="00AC45D2" w:rsidP="005A3EE8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6ADEEDA7" w14:textId="77777777" w:rsidR="00332485" w:rsidRPr="003B51DD" w:rsidRDefault="00411AB7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7C07A8A3" w14:textId="59388609" w:rsidR="00332485" w:rsidRPr="003B51DD" w:rsidRDefault="00332485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i/>
          <w:vanish/>
          <w:sz w:val="20"/>
        </w:rPr>
      </w:pPr>
      <w:r w:rsidRPr="003B51DD">
        <w:rPr>
          <w:rFonts w:ascii="Arial" w:hAnsi="Arial" w:cs="Arial"/>
          <w:i/>
          <w:vanish/>
          <w:color w:val="00B050"/>
          <w:sz w:val="20"/>
        </w:rPr>
        <w:t>(Si consultation allotie précisez le n° du lot de l’AE)</w:t>
      </w:r>
    </w:p>
    <w:p w14:paraId="0D9DAA8C" w14:textId="77777777" w:rsidR="001239ED" w:rsidRPr="003B51DD" w:rsidRDefault="001239ED" w:rsidP="001239E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5A3EE8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5A3EE8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57A38DD0" w14:textId="42100CAE" w:rsidR="00294DE4" w:rsidRPr="00B25A6D" w:rsidRDefault="00A15291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color w:val="00B050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Marché n° 2026 BSTMPI 9378</w:t>
      </w:r>
      <w:r w:rsidR="00294DE4" w:rsidRPr="00B25A6D">
        <w:rPr>
          <w:rFonts w:ascii="Arial" w:hAnsi="Arial" w:cs="Arial"/>
          <w:b/>
          <w:color w:val="00B050"/>
          <w:sz w:val="28"/>
          <w:szCs w:val="28"/>
        </w:rPr>
        <w:t xml:space="preserve"> </w:t>
      </w:r>
    </w:p>
    <w:p w14:paraId="388454E1" w14:textId="77777777" w:rsidR="00294DE4" w:rsidRPr="00A15291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15291">
        <w:rPr>
          <w:rFonts w:ascii="Arial" w:hAnsi="Arial" w:cs="Arial"/>
          <w:b/>
          <w:sz w:val="28"/>
          <w:szCs w:val="28"/>
        </w:rPr>
        <w:t xml:space="preserve"> </w:t>
      </w:r>
    </w:p>
    <w:p w14:paraId="47B9204B" w14:textId="5C3CAC77" w:rsidR="00294DE4" w:rsidRPr="00A15291" w:rsidRDefault="00A15291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15291">
        <w:rPr>
          <w:rFonts w:ascii="Arial" w:hAnsi="Arial" w:cs="Arial"/>
          <w:b/>
          <w:sz w:val="28"/>
          <w:szCs w:val="28"/>
        </w:rPr>
        <w:t>Base Navale de Brest (29)</w:t>
      </w:r>
    </w:p>
    <w:p w14:paraId="1EB142D3" w14:textId="109BE029" w:rsidR="00A15291" w:rsidRPr="00A15291" w:rsidRDefault="00A15291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15291">
        <w:rPr>
          <w:rFonts w:ascii="Arial" w:hAnsi="Arial" w:cs="Arial"/>
          <w:b/>
          <w:sz w:val="28"/>
          <w:szCs w:val="28"/>
        </w:rPr>
        <w:t>Travaux de réfection de voirie au Sud du bassin n°10</w:t>
      </w:r>
    </w:p>
    <w:p w14:paraId="46F34F26" w14:textId="330E7982" w:rsidR="00A15291" w:rsidRPr="00A15291" w:rsidRDefault="00A15291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15291">
        <w:rPr>
          <w:rFonts w:ascii="Arial" w:hAnsi="Arial" w:cs="Arial"/>
          <w:b/>
          <w:sz w:val="28"/>
          <w:szCs w:val="28"/>
        </w:rPr>
        <w:t>Mission de coordination SPS de 2</w:t>
      </w:r>
      <w:r w:rsidRPr="00A15291">
        <w:rPr>
          <w:rFonts w:ascii="Arial" w:hAnsi="Arial" w:cs="Arial"/>
          <w:b/>
          <w:sz w:val="28"/>
          <w:szCs w:val="28"/>
          <w:vertAlign w:val="superscript"/>
        </w:rPr>
        <w:t>ème</w:t>
      </w:r>
      <w:r w:rsidRPr="00A15291">
        <w:rPr>
          <w:rFonts w:ascii="Arial" w:hAnsi="Arial" w:cs="Arial"/>
          <w:b/>
          <w:sz w:val="28"/>
          <w:szCs w:val="28"/>
        </w:rPr>
        <w:t xml:space="preserve"> catégorie</w:t>
      </w:r>
    </w:p>
    <w:p w14:paraId="087022CC" w14:textId="77777777" w:rsidR="000B3232" w:rsidRPr="00A15291" w:rsidRDefault="000B3232" w:rsidP="0070474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A15291" w:rsidRDefault="00D850FE" w:rsidP="00F74509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A15291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Marché à procédure adaptée (MAPA)</w:t>
      </w:r>
    </w:p>
    <w:p w14:paraId="3CC08817" w14:textId="077CA3C5" w:rsidR="001239ED" w:rsidRPr="00A15291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A15291">
        <w:rPr>
          <w:rFonts w:ascii="Arial" w:hAnsi="Arial" w:cs="Arial"/>
          <w:sz w:val="20"/>
        </w:rPr>
        <w:t>en</w:t>
      </w:r>
      <w:proofErr w:type="gramEnd"/>
      <w:r w:rsidRPr="00A15291">
        <w:rPr>
          <w:rFonts w:ascii="Arial" w:hAnsi="Arial" w:cs="Arial"/>
          <w:sz w:val="20"/>
        </w:rPr>
        <w:t xml:space="preserve"> application de l’article R.2123-1 à R.2123-6 du code de la commande publique</w:t>
      </w:r>
    </w:p>
    <w:p w14:paraId="66E5D923" w14:textId="77777777" w:rsidR="00E96528" w:rsidRPr="00A15291" w:rsidRDefault="00E96528" w:rsidP="000B3232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E96528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E96528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8D1C86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27E28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41CDA5B0" w:rsidR="00327E28" w:rsidRPr="003B51DD" w:rsidRDefault="00327E28" w:rsidP="00327E28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3B51DD" w:rsidRDefault="000155F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33B0DA10" w14:textId="483039CC" w:rsidR="000155F4" w:rsidRPr="003B51DD" w:rsidRDefault="000155F4" w:rsidP="00327E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after="120"/>
        <w:jc w:val="both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sz w:val="20"/>
        </w:rPr>
        <w:t>Cet Acte d’Engagement correspond </w:t>
      </w:r>
      <w:r w:rsidR="004918C9" w:rsidRPr="003B51DD">
        <w:rPr>
          <w:rFonts w:ascii="Arial" w:hAnsi="Arial" w:cs="Arial"/>
          <w:sz w:val="20"/>
        </w:rPr>
        <w:t xml:space="preserve">aux prestations </w:t>
      </w:r>
      <w:r w:rsidR="00A15291">
        <w:rPr>
          <w:rFonts w:ascii="Arial" w:hAnsi="Arial" w:cs="Arial"/>
          <w:sz w:val="20"/>
        </w:rPr>
        <w:t>de mission de coordination SPS de 2</w:t>
      </w:r>
      <w:r w:rsidR="00A15291" w:rsidRPr="00A15291">
        <w:rPr>
          <w:rFonts w:ascii="Arial" w:hAnsi="Arial" w:cs="Arial"/>
          <w:sz w:val="20"/>
          <w:vertAlign w:val="superscript"/>
        </w:rPr>
        <w:t>ème</w:t>
      </w:r>
      <w:r w:rsidR="00A15291">
        <w:rPr>
          <w:rFonts w:ascii="Arial" w:hAnsi="Arial" w:cs="Arial"/>
          <w:sz w:val="20"/>
        </w:rPr>
        <w:t xml:space="preserve"> catégorie pour des travaux de réfection de voirie au sud du bassin n°10 dans la Base Navale de Brest (29)</w:t>
      </w:r>
    </w:p>
    <w:p w14:paraId="3B7D5C70" w14:textId="0CF54387" w:rsidR="00697C00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0C988D89" w14:textId="43C6C4EC" w:rsidR="00F94CBA" w:rsidRPr="003B51DD" w:rsidRDefault="00F94CBA" w:rsidP="00327E2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43CC666A" w14:textId="7CE58FFC" w:rsidR="00FC1225" w:rsidRPr="003B51DD" w:rsidRDefault="00FC1225" w:rsidP="00FB155D">
      <w:pPr>
        <w:spacing w:before="120" w:after="12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52EEAA9" w14:textId="5DFCBC30" w:rsidR="009B2F53" w:rsidRPr="003B51DD" w:rsidRDefault="009B2F53" w:rsidP="00FB155D">
      <w:pPr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6E78782C" w14:textId="0586B98F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2E2CCC84" w:rsidR="00E07049" w:rsidRPr="00A15291" w:rsidRDefault="00FC1225" w:rsidP="00240022">
      <w:pPr>
        <w:pStyle w:val="Paragraphedeliste"/>
        <w:numPr>
          <w:ilvl w:val="0"/>
          <w:numId w:val="12"/>
        </w:numPr>
        <w:spacing w:after="60"/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L’Acte d’</w:t>
      </w:r>
      <w:r w:rsidR="0056472D" w:rsidRPr="00A15291">
        <w:rPr>
          <w:rFonts w:ascii="Arial" w:hAnsi="Arial" w:cs="Arial"/>
          <w:sz w:val="20"/>
        </w:rPr>
        <w:t>E</w:t>
      </w:r>
      <w:r w:rsidRPr="00A15291">
        <w:rPr>
          <w:rFonts w:ascii="Arial" w:hAnsi="Arial" w:cs="Arial"/>
          <w:sz w:val="20"/>
        </w:rPr>
        <w:t xml:space="preserve">ngagement </w:t>
      </w:r>
      <w:r w:rsidR="0056472D" w:rsidRPr="00A15291">
        <w:rPr>
          <w:rFonts w:ascii="Arial" w:hAnsi="Arial" w:cs="Arial"/>
          <w:sz w:val="20"/>
        </w:rPr>
        <w:t xml:space="preserve">(AE) </w:t>
      </w:r>
      <w:r w:rsidRPr="00A15291">
        <w:rPr>
          <w:rFonts w:ascii="Arial" w:hAnsi="Arial" w:cs="Arial"/>
          <w:sz w:val="20"/>
        </w:rPr>
        <w:t>et ses annexes</w:t>
      </w:r>
      <w:r w:rsidR="00EE6124" w:rsidRPr="00A15291">
        <w:rPr>
          <w:rFonts w:ascii="Arial" w:hAnsi="Arial" w:cs="Arial"/>
          <w:sz w:val="20"/>
        </w:rPr>
        <w:t xml:space="preserve"> </w:t>
      </w:r>
      <w:r w:rsidR="003B51DD" w:rsidRPr="00A15291">
        <w:rPr>
          <w:rFonts w:ascii="Arial" w:hAnsi="Arial" w:cs="Arial"/>
          <w:sz w:val="20"/>
        </w:rPr>
        <w:t>:</w:t>
      </w:r>
      <w:r w:rsidR="00E07049" w:rsidRPr="00A15291">
        <w:rPr>
          <w:rFonts w:ascii="Arial" w:hAnsi="Arial" w:cs="Arial"/>
          <w:sz w:val="20"/>
        </w:rPr>
        <w:t xml:space="preserve"> </w:t>
      </w:r>
    </w:p>
    <w:p w14:paraId="661BAD6C" w14:textId="77777777" w:rsidR="00240022" w:rsidRPr="00A15291" w:rsidRDefault="00240022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Relevé d’Identité Bancaire</w:t>
      </w:r>
    </w:p>
    <w:p w14:paraId="62D29C48" w14:textId="682DAD93" w:rsidR="00240022" w:rsidRPr="00A15291" w:rsidRDefault="00240022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iCs/>
          <w:sz w:val="20"/>
        </w:rPr>
      </w:pPr>
      <w:r w:rsidRPr="00A15291">
        <w:rPr>
          <w:rFonts w:ascii="Arial" w:hAnsi="Arial" w:cs="Arial"/>
          <w:iCs/>
          <w:sz w:val="20"/>
        </w:rPr>
        <w:t xml:space="preserve">Responsable physiquement de la mission </w:t>
      </w:r>
    </w:p>
    <w:p w14:paraId="72A482AB" w14:textId="7F360E78" w:rsidR="00EE6124" w:rsidRPr="00A15291" w:rsidRDefault="00EE6124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iCs/>
          <w:sz w:val="20"/>
        </w:rPr>
      </w:pPr>
      <w:r w:rsidRPr="00A15291">
        <w:rPr>
          <w:rFonts w:ascii="Arial" w:hAnsi="Arial" w:cs="Arial"/>
          <w:iCs/>
          <w:sz w:val="20"/>
        </w:rPr>
        <w:t>Annexe financière</w:t>
      </w:r>
    </w:p>
    <w:p w14:paraId="486A4220" w14:textId="1867CBDC" w:rsidR="008A376F" w:rsidRPr="00A15291" w:rsidRDefault="003B51DD" w:rsidP="00240022">
      <w:pPr>
        <w:pStyle w:val="Paragraphedeliste"/>
        <w:numPr>
          <w:ilvl w:val="0"/>
          <w:numId w:val="12"/>
        </w:numPr>
        <w:tabs>
          <w:tab w:val="left" w:pos="1418"/>
        </w:tabs>
        <w:spacing w:after="60"/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 xml:space="preserve">Les </w:t>
      </w:r>
      <w:r w:rsidR="008A376F" w:rsidRPr="00A15291">
        <w:rPr>
          <w:rFonts w:ascii="Arial" w:hAnsi="Arial" w:cs="Arial"/>
          <w:sz w:val="20"/>
        </w:rPr>
        <w:t>C</w:t>
      </w:r>
      <w:r w:rsidR="00684EDF" w:rsidRPr="00A15291">
        <w:rPr>
          <w:rFonts w:ascii="Arial" w:hAnsi="Arial" w:cs="Arial"/>
          <w:sz w:val="20"/>
        </w:rPr>
        <w:t>onditions Générales d’Achat</w:t>
      </w:r>
      <w:r w:rsidR="00E96528" w:rsidRPr="00A15291">
        <w:rPr>
          <w:rFonts w:ascii="Arial" w:hAnsi="Arial" w:cs="Arial"/>
          <w:sz w:val="20"/>
        </w:rPr>
        <w:t>s</w:t>
      </w:r>
      <w:r w:rsidR="00684EDF" w:rsidRPr="00A15291">
        <w:rPr>
          <w:rFonts w:ascii="Arial" w:hAnsi="Arial" w:cs="Arial"/>
          <w:sz w:val="20"/>
        </w:rPr>
        <w:t xml:space="preserve"> (</w:t>
      </w:r>
      <w:proofErr w:type="spellStart"/>
      <w:r w:rsidR="00684EDF" w:rsidRPr="00A15291">
        <w:rPr>
          <w:rFonts w:ascii="Arial" w:hAnsi="Arial" w:cs="Arial"/>
          <w:sz w:val="20"/>
        </w:rPr>
        <w:t>CGA</w:t>
      </w:r>
      <w:r w:rsidR="00C6638F" w:rsidRPr="00A15291">
        <w:rPr>
          <w:rFonts w:ascii="Arial" w:hAnsi="Arial" w:cs="Arial"/>
          <w:sz w:val="20"/>
        </w:rPr>
        <w:t>chat</w:t>
      </w:r>
      <w:r w:rsidR="001B1C00" w:rsidRPr="00A15291">
        <w:rPr>
          <w:rFonts w:ascii="Arial" w:hAnsi="Arial" w:cs="Arial"/>
          <w:sz w:val="20"/>
        </w:rPr>
        <w:t>s</w:t>
      </w:r>
      <w:proofErr w:type="spellEnd"/>
      <w:r w:rsidR="00684EDF" w:rsidRPr="00A15291">
        <w:rPr>
          <w:rFonts w:ascii="Arial" w:hAnsi="Arial" w:cs="Arial"/>
          <w:sz w:val="20"/>
        </w:rPr>
        <w:t>)</w:t>
      </w:r>
      <w:r w:rsidRPr="00A15291">
        <w:rPr>
          <w:rFonts w:ascii="Arial" w:hAnsi="Arial" w:cs="Arial"/>
          <w:sz w:val="20"/>
        </w:rPr>
        <w:t xml:space="preserve"> annexées à l’AE</w:t>
      </w:r>
      <w:r w:rsidR="00684EDF" w:rsidRPr="00A15291">
        <w:rPr>
          <w:rFonts w:ascii="Arial" w:hAnsi="Arial" w:cs="Arial"/>
          <w:sz w:val="20"/>
        </w:rPr>
        <w:t xml:space="preserve"> </w:t>
      </w:r>
      <w:r w:rsidR="0056472D" w:rsidRPr="00A15291">
        <w:rPr>
          <w:rFonts w:ascii="Arial" w:hAnsi="Arial" w:cs="Arial"/>
          <w:sz w:val="20"/>
        </w:rPr>
        <w:t xml:space="preserve">et </w:t>
      </w:r>
      <w:r w:rsidR="00FC1225" w:rsidRPr="00A15291">
        <w:rPr>
          <w:rFonts w:ascii="Arial" w:hAnsi="Arial" w:cs="Arial"/>
          <w:sz w:val="20"/>
        </w:rPr>
        <w:t xml:space="preserve">applicables aux marchés de </w:t>
      </w:r>
      <w:r w:rsidR="008F2848" w:rsidRPr="00A15291">
        <w:rPr>
          <w:rFonts w:ascii="Arial" w:hAnsi="Arial" w:cs="Arial"/>
          <w:sz w:val="20"/>
        </w:rPr>
        <w:t xml:space="preserve">Prestations Intellectuelles (PI). </w:t>
      </w:r>
    </w:p>
    <w:p w14:paraId="3556B92B" w14:textId="4FD72E30" w:rsidR="00390BD9" w:rsidRPr="00A15291" w:rsidRDefault="00390BD9" w:rsidP="00240022">
      <w:pPr>
        <w:pStyle w:val="Paragraphedeliste"/>
        <w:numPr>
          <w:ilvl w:val="0"/>
          <w:numId w:val="12"/>
        </w:numPr>
        <w:spacing w:after="60"/>
        <w:jc w:val="both"/>
        <w:rPr>
          <w:rFonts w:ascii="Arial" w:hAnsi="Arial" w:cs="Arial"/>
          <w:iCs/>
          <w:sz w:val="20"/>
        </w:rPr>
      </w:pPr>
      <w:r w:rsidRPr="00A15291">
        <w:rPr>
          <w:rFonts w:ascii="Arial" w:hAnsi="Arial" w:cs="Arial"/>
          <w:iCs/>
          <w:sz w:val="20"/>
        </w:rPr>
        <w:t>Le cahier des clauses particulières (CCP) ou tout autre document qui en tient lieu et ses éventuelles annexes</w:t>
      </w:r>
    </w:p>
    <w:p w14:paraId="5F983494" w14:textId="5E5F9B29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24456893" w:rsidR="002A2D77" w:rsidRPr="00240022" w:rsidRDefault="002A2D77" w:rsidP="00240022">
      <w:pPr>
        <w:pStyle w:val="Paragraphedeliste"/>
        <w:numPr>
          <w:ilvl w:val="0"/>
          <w:numId w:val="13"/>
        </w:numPr>
        <w:spacing w:after="60"/>
        <w:jc w:val="both"/>
        <w:rPr>
          <w:rFonts w:ascii="Arial" w:hAnsi="Arial" w:cs="Arial"/>
          <w:iCs/>
          <w:sz w:val="20"/>
        </w:rPr>
      </w:pPr>
      <w:r w:rsidRPr="00240022">
        <w:rPr>
          <w:rFonts w:ascii="Arial" w:hAnsi="Arial" w:cs="Arial"/>
          <w:iCs/>
          <w:sz w:val="20"/>
        </w:rPr>
        <w:t xml:space="preserve">CCAG </w:t>
      </w:r>
      <w:r w:rsidR="00931751" w:rsidRPr="00240022">
        <w:rPr>
          <w:rFonts w:ascii="Arial" w:hAnsi="Arial" w:cs="Arial"/>
          <w:iCs/>
          <w:sz w:val="20"/>
        </w:rPr>
        <w:t>Prestations intellectuelles</w:t>
      </w:r>
      <w:r w:rsidR="00C35BEB" w:rsidRPr="00240022">
        <w:rPr>
          <w:rFonts w:ascii="Arial" w:hAnsi="Arial" w:cs="Arial"/>
          <w:iCs/>
          <w:sz w:val="20"/>
        </w:rPr>
        <w:t xml:space="preserve"> </w:t>
      </w:r>
      <w:r w:rsidR="00F94CBA" w:rsidRPr="00240022">
        <w:rPr>
          <w:rFonts w:ascii="Arial" w:hAnsi="Arial" w:cs="Arial"/>
          <w:iCs/>
          <w:sz w:val="20"/>
        </w:rPr>
        <w:t>(approuvé par arrêté du 30 mars 2021)</w:t>
      </w:r>
      <w:r w:rsidR="000F7FA0" w:rsidRPr="00240022">
        <w:rPr>
          <w:rFonts w:ascii="Arial" w:hAnsi="Arial" w:cs="Arial"/>
          <w:iCs/>
          <w:sz w:val="20"/>
        </w:rPr>
        <w:t>,</w:t>
      </w:r>
    </w:p>
    <w:p w14:paraId="6F6C7833" w14:textId="03C979B5" w:rsidR="000F7FA0" w:rsidRPr="001C1C68" w:rsidRDefault="00BB7E95" w:rsidP="00240022">
      <w:pPr>
        <w:pStyle w:val="Tiret"/>
        <w:numPr>
          <w:ilvl w:val="0"/>
          <w:numId w:val="13"/>
        </w:numPr>
        <w:tabs>
          <w:tab w:val="left" w:pos="1418"/>
        </w:tabs>
        <w:spacing w:after="6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ministère, </w:t>
      </w:r>
    </w:p>
    <w:p w14:paraId="1A369A23" w14:textId="0CEEAB6F" w:rsidR="00BB7E95" w:rsidRPr="003B51DD" w:rsidRDefault="00DF4A93" w:rsidP="00240022">
      <w:pPr>
        <w:pStyle w:val="Tiret"/>
        <w:numPr>
          <w:ilvl w:val="0"/>
          <w:numId w:val="13"/>
        </w:numPr>
        <w:spacing w:after="60"/>
        <w:rPr>
          <w:rFonts w:cs="Arial"/>
          <w:iCs/>
        </w:rPr>
      </w:pPr>
      <w:r w:rsidRPr="003B51DD">
        <w:rPr>
          <w:rFonts w:cs="Arial"/>
          <w:iCs/>
        </w:rPr>
        <w:t xml:space="preserve">Instruction générale interministérielle n° 1300/SGDN/PSE/SSD </w:t>
      </w:r>
      <w:r>
        <w:rPr>
          <w:rFonts w:cs="Arial"/>
          <w:iCs/>
        </w:rPr>
        <w:t xml:space="preserve">des armées </w:t>
      </w:r>
      <w:r w:rsidRPr="00B445D0">
        <w:rPr>
          <w:rFonts w:cs="Arial"/>
          <w:iCs/>
        </w:rPr>
        <w:t xml:space="preserve">approuvées par l’arrêté du </w:t>
      </w:r>
      <w:r>
        <w:rPr>
          <w:rFonts w:cs="Arial"/>
          <w:iCs/>
        </w:rPr>
        <w:t xml:space="preserve">9 août 2021 </w:t>
      </w:r>
      <w:r w:rsidRPr="00AF38F6">
        <w:rPr>
          <w:rFonts w:cs="Arial"/>
          <w:iCs/>
        </w:rPr>
        <w:t>et l’instruction ministérielle n°900 sur la protection du secret et des informations DR et sensibles</w:t>
      </w:r>
      <w:r>
        <w:rPr>
          <w:rFonts w:cs="Arial"/>
          <w:iCs/>
        </w:rPr>
        <w:t xml:space="preserve"> approuvée par arrêté du 27 août 2025.</w:t>
      </w:r>
    </w:p>
    <w:p w14:paraId="4CC660B5" w14:textId="77777777" w:rsidR="00AD240A" w:rsidRPr="003B51DD" w:rsidRDefault="00AD240A" w:rsidP="00AD240A">
      <w:pPr>
        <w:tabs>
          <w:tab w:val="left" w:pos="851"/>
        </w:tabs>
        <w:spacing w:before="120" w:after="120"/>
        <w:jc w:val="both"/>
        <w:rPr>
          <w:rFonts w:ascii="Arial" w:hAnsi="Arial" w:cs="Arial"/>
          <w:b/>
          <w:sz w:val="20"/>
        </w:rPr>
      </w:pPr>
      <w:proofErr w:type="gramStart"/>
      <w:r w:rsidRPr="003B51DD">
        <w:rPr>
          <w:rFonts w:ascii="Arial" w:hAnsi="Arial" w:cs="Arial"/>
          <w:b/>
          <w:sz w:val="20"/>
        </w:rPr>
        <w:t>et</w:t>
      </w:r>
      <w:proofErr w:type="gramEnd"/>
      <w:r w:rsidRPr="003B51DD">
        <w:rPr>
          <w:rFonts w:ascii="Arial" w:hAnsi="Arial" w:cs="Arial"/>
          <w:b/>
          <w:sz w:val="20"/>
        </w:rPr>
        <w:t xml:space="preserve"> conformément à leurs clauses,</w:t>
      </w:r>
    </w:p>
    <w:p w14:paraId="7178D518" w14:textId="77777777" w:rsidR="00AD240A" w:rsidRPr="003B51DD" w:rsidRDefault="00AD240A" w:rsidP="00AD240A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b/>
          <w:sz w:val="20"/>
          <w:lang w:eastAsia="zh-CN"/>
        </w:rPr>
      </w:r>
      <w:r w:rsidR="008C6CA3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3B51DD">
        <w:rPr>
          <w:rFonts w:ascii="Arial" w:hAnsi="Arial" w:cs="Arial"/>
          <w:b/>
          <w:sz w:val="20"/>
          <w:u w:val="single"/>
          <w:lang w:eastAsia="zh-CN"/>
        </w:rPr>
        <w:t xml:space="preserve"> signataire </w:t>
      </w:r>
      <w:r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4393F5A6" w14:textId="77777777" w:rsidR="00AD240A" w:rsidRPr="003B51DD" w:rsidRDefault="00AD240A" w:rsidP="00AD240A">
      <w:pPr>
        <w:tabs>
          <w:tab w:val="left" w:pos="851"/>
        </w:tabs>
        <w:suppressAutoHyphens/>
        <w:spacing w:before="120" w:after="120"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18"/>
          <w:szCs w:val="18"/>
          <w:lang w:eastAsia="zh-CN"/>
        </w:rPr>
      </w:r>
      <w:r w:rsidR="008C6CA3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sz w:val="18"/>
          <w:szCs w:val="18"/>
          <w:lang w:eastAsia="zh-CN"/>
        </w:rPr>
        <w:t>s’engage</w:t>
      </w:r>
      <w:proofErr w:type="gramEnd"/>
      <w:r w:rsidRPr="003B51DD">
        <w:rPr>
          <w:rFonts w:ascii="Arial" w:hAnsi="Arial" w:cs="Arial"/>
          <w:sz w:val="18"/>
          <w:szCs w:val="18"/>
          <w:lang w:eastAsia="zh-CN"/>
        </w:rPr>
        <w:t>, sur la base de son offre et pour son propre compte ;</w:t>
      </w:r>
    </w:p>
    <w:p w14:paraId="1E43CBEE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9F32F25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164756E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5F9F8BE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1C86D8F" w14:textId="77777777" w:rsidR="00AD240A" w:rsidRPr="003B51DD" w:rsidRDefault="00AD240A" w:rsidP="00AD240A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111FED4E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0DF8176" w14:textId="77777777" w:rsidR="00AD240A" w:rsidRPr="008D2C40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9764137" w14:textId="77777777" w:rsidR="00AD240A" w:rsidRPr="008D2C40" w:rsidRDefault="00AD240A" w:rsidP="00AD240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78B0C168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12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FF8983C" w14:textId="77777777" w:rsidR="00AD240A" w:rsidRPr="003B51DD" w:rsidRDefault="00AD240A" w:rsidP="00AD240A">
      <w:pPr>
        <w:tabs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18"/>
          <w:szCs w:val="18"/>
          <w:lang w:eastAsia="zh-CN"/>
        </w:rPr>
      </w:r>
      <w:r w:rsidR="008C6CA3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sur la base de son offre ;</w:t>
      </w:r>
    </w:p>
    <w:p w14:paraId="6EF50D89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A153582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B29611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033DBDA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085ED3A" w14:textId="77777777" w:rsidR="00AD240A" w:rsidRPr="003B51DD" w:rsidRDefault="00AD240A" w:rsidP="00AD240A">
      <w:pPr>
        <w:tabs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CEA71EF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21A994" w14:textId="77777777" w:rsidR="00AD240A" w:rsidRPr="008D2C40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B736A3E" w14:textId="77777777" w:rsidR="00AD240A" w:rsidRPr="0035760D" w:rsidRDefault="00AD240A" w:rsidP="00AD240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75BFBC04" w14:textId="77777777" w:rsidR="00AD240A" w:rsidRPr="00240022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12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79CCA15" w14:textId="04E51ADE" w:rsidR="00A15291" w:rsidRDefault="00A15291">
      <w:pPr>
        <w:spacing w:after="160" w:line="259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644463D4" w14:textId="77777777" w:rsidR="00AD240A" w:rsidRPr="003B51DD" w:rsidRDefault="00AD240A" w:rsidP="00AD240A">
      <w:pPr>
        <w:tabs>
          <w:tab w:val="left" w:pos="426"/>
          <w:tab w:val="left" w:pos="851"/>
          <w:tab w:val="left" w:pos="3686"/>
        </w:tabs>
        <w:suppressAutoHyphens/>
        <w:spacing w:after="120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5015F5F" w14:textId="77777777" w:rsidR="00AD240A" w:rsidRPr="00EB2997" w:rsidRDefault="00AD240A" w:rsidP="00AD240A">
      <w:pPr>
        <w:pStyle w:val="Paragraphedeliste"/>
        <w:suppressAutoHyphens/>
        <w:spacing w:before="120" w:after="120" w:line="259" w:lineRule="auto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b/>
          <w:sz w:val="20"/>
          <w:lang w:eastAsia="zh-CN"/>
        </w:rPr>
      </w:r>
      <w:r w:rsidR="008C6CA3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EB2997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10B48DE4" w14:textId="77777777" w:rsidR="00AD240A" w:rsidRPr="003B51DD" w:rsidRDefault="00AD240A" w:rsidP="00AD240A">
      <w:pPr>
        <w:tabs>
          <w:tab w:val="left" w:pos="426"/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:</w:t>
      </w:r>
    </w:p>
    <w:p w14:paraId="79B41727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CE91D45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149B55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F97FFB8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53A08A4" w14:textId="77777777" w:rsidR="00AD240A" w:rsidRPr="003B51DD" w:rsidRDefault="00AD240A" w:rsidP="00AD240A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5E6A4A67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EB52E8E" w14:textId="77777777" w:rsidR="00AD240A" w:rsidRPr="008D2C40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7C7CEF4" w14:textId="77777777" w:rsidR="00AD240A" w:rsidRPr="0035760D" w:rsidRDefault="00AD240A" w:rsidP="00AD240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475B70E2" w14:textId="77777777" w:rsidR="00AD240A" w:rsidRPr="003B51DD" w:rsidRDefault="00AD240A" w:rsidP="00AD240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A066CE3" w14:textId="77777777" w:rsidR="00AD240A" w:rsidRDefault="00AD240A" w:rsidP="00AD240A">
      <w:pPr>
        <w:pStyle w:val="fcase1ertab"/>
        <w:spacing w:before="120" w:after="120"/>
        <w:ind w:left="0" w:firstLine="0"/>
        <w:rPr>
          <w:rFonts w:ascii="Arial" w:hAnsi="Arial" w:cs="Arial"/>
          <w:b/>
        </w:rPr>
      </w:pPr>
    </w:p>
    <w:p w14:paraId="038C11B1" w14:textId="77777777" w:rsidR="00AD240A" w:rsidRPr="003E178D" w:rsidRDefault="00AD240A" w:rsidP="00AD240A">
      <w:pPr>
        <w:spacing w:before="60" w:after="60"/>
        <w:ind w:left="709"/>
        <w:jc w:val="both"/>
        <w:rPr>
          <w:rFonts w:ascii="Arial" w:hAnsi="Arial" w:cs="Arial"/>
          <w:sz w:val="20"/>
        </w:rPr>
      </w:pPr>
      <w:r w:rsidRPr="003E178D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E178D">
        <w:rPr>
          <w:rFonts w:ascii="Arial" w:hAnsi="Arial" w:cs="Arial"/>
          <w:sz w:val="20"/>
        </w:rPr>
        <w:instrText xml:space="preserve"> FORMCHECKBOX </w:instrText>
      </w:r>
      <w:r w:rsidR="008C6CA3">
        <w:rPr>
          <w:rFonts w:ascii="Arial" w:hAnsi="Arial" w:cs="Arial"/>
          <w:sz w:val="20"/>
        </w:rPr>
      </w:r>
      <w:r w:rsidR="008C6CA3">
        <w:rPr>
          <w:rFonts w:ascii="Arial" w:hAnsi="Arial" w:cs="Arial"/>
          <w:sz w:val="20"/>
        </w:rPr>
        <w:fldChar w:fldCharType="separate"/>
      </w:r>
      <w:r w:rsidRPr="003E178D">
        <w:rPr>
          <w:rFonts w:ascii="Arial" w:hAnsi="Arial" w:cs="Arial"/>
          <w:sz w:val="20"/>
        </w:rPr>
        <w:fldChar w:fldCharType="end"/>
      </w:r>
      <w:r w:rsidRPr="003E178D">
        <w:rPr>
          <w:rFonts w:ascii="Arial" w:hAnsi="Arial" w:cs="Arial"/>
          <w:sz w:val="20"/>
        </w:rPr>
        <w:t xml:space="preserve"> </w:t>
      </w:r>
      <w:r w:rsidRPr="003E178D">
        <w:rPr>
          <w:rFonts w:ascii="Arial" w:hAnsi="Arial" w:cs="Arial"/>
          <w:sz w:val="20"/>
          <w:u w:val="single"/>
        </w:rPr>
        <w:t>2</w:t>
      </w:r>
      <w:r w:rsidRPr="003E178D">
        <w:rPr>
          <w:rFonts w:ascii="Arial" w:hAnsi="Arial" w:cs="Arial"/>
          <w:sz w:val="20"/>
          <w:u w:val="single"/>
          <w:vertAlign w:val="superscript"/>
        </w:rPr>
        <w:t>ème</w:t>
      </w:r>
      <w:r w:rsidRPr="003E178D">
        <w:rPr>
          <w:rFonts w:ascii="Arial" w:hAnsi="Arial" w:cs="Arial"/>
          <w:sz w:val="20"/>
          <w:u w:val="single"/>
        </w:rPr>
        <w:t xml:space="preserve"> entreprise cotraitante</w:t>
      </w:r>
      <w:r w:rsidRPr="003E178D">
        <w:rPr>
          <w:rFonts w:ascii="Arial" w:hAnsi="Arial" w:cs="Arial"/>
          <w:sz w:val="20"/>
        </w:rPr>
        <w:t> :</w:t>
      </w:r>
    </w:p>
    <w:p w14:paraId="2F8F62E2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Nom commercial du candidat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2AD138B1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Dénomination sociale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3778A7CE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Adresse de l’établissement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2ACA6AF2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 xml:space="preserve">Adresse du siège social 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327588FA" w14:textId="77777777" w:rsidR="00AD240A" w:rsidRPr="003E178D" w:rsidRDefault="00AD240A" w:rsidP="00AD240A">
      <w:pPr>
        <w:tabs>
          <w:tab w:val="left" w:pos="4820"/>
        </w:tabs>
        <w:spacing w:before="60" w:after="60"/>
        <w:ind w:left="1560"/>
        <w:jc w:val="both"/>
        <w:rPr>
          <w:rFonts w:ascii="Arial" w:hAnsi="Arial" w:cs="Arial"/>
          <w:i/>
          <w:iCs/>
          <w:color w:val="0070C0"/>
          <w:sz w:val="18"/>
          <w:szCs w:val="18"/>
        </w:rPr>
      </w:pPr>
      <w:r w:rsidRPr="003E178D">
        <w:rPr>
          <w:rFonts w:ascii="Arial" w:hAnsi="Arial" w:cs="Arial"/>
          <w:i/>
          <w:iCs/>
          <w:color w:val="0070C0"/>
          <w:sz w:val="18"/>
          <w:szCs w:val="18"/>
        </w:rPr>
        <w:t>(Si différente de l’adresse de l’établissement) </w:t>
      </w:r>
    </w:p>
    <w:p w14:paraId="6214A819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Adresse électronique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4D81B9A6" w14:textId="77777777" w:rsidR="00AD240A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Numéro de téléphone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04BBE4BC" w14:textId="77777777" w:rsidR="00AD240A" w:rsidRPr="0035760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5760D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</w:t>
      </w:r>
      <w:r>
        <w:rPr>
          <w:rFonts w:ascii="Arial" w:hAnsi="Arial" w:cs="Arial"/>
          <w:sz w:val="20"/>
        </w:rPr>
        <w:t xml:space="preserve"> </w:t>
      </w:r>
      <w:r w:rsidRPr="0035760D">
        <w:rPr>
          <w:rFonts w:ascii="Arial" w:hAnsi="Arial" w:cs="Arial"/>
          <w:sz w:val="20"/>
        </w:rPr>
        <w:t xml:space="preserve">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3742A217" w14:textId="77777777" w:rsidR="00AD240A" w:rsidRPr="003E178D" w:rsidRDefault="00AD240A" w:rsidP="00AD240A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Numéro SIRET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12512320" w14:textId="77777777" w:rsidR="00AD240A" w:rsidRPr="003B51DD" w:rsidRDefault="00AD240A" w:rsidP="00AD240A">
      <w:pPr>
        <w:pStyle w:val="fcase1ertab"/>
        <w:ind w:left="0" w:firstLine="0"/>
        <w:rPr>
          <w:rFonts w:ascii="Arial" w:hAnsi="Arial" w:cs="Arial"/>
        </w:rPr>
      </w:pPr>
    </w:p>
    <w:p w14:paraId="7B320E33" w14:textId="3A3D348E" w:rsidR="00F67C2B" w:rsidRPr="003B51DD" w:rsidRDefault="00F67C2B" w:rsidP="00B9117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3B51DD" w:rsidRDefault="00B9117B" w:rsidP="00A7798B">
      <w:pPr>
        <w:pStyle w:val="fcase1ertab"/>
        <w:spacing w:after="120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57C9122A" w14:textId="69CECA3B" w:rsidR="00B9117B" w:rsidRPr="00A15291" w:rsidRDefault="007C16DC" w:rsidP="00C16796">
      <w:pPr>
        <w:spacing w:before="120" w:after="120"/>
        <w:ind w:left="720" w:hanging="720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Au montant</w:t>
      </w:r>
      <w:r w:rsidR="009B2F53" w:rsidRPr="00A15291">
        <w:rPr>
          <w:rFonts w:ascii="Arial" w:hAnsi="Arial" w:cs="Arial"/>
          <w:sz w:val="20"/>
        </w:rPr>
        <w:t xml:space="preserve"> indiqué </w:t>
      </w:r>
      <w:r w:rsidRPr="00A15291">
        <w:rPr>
          <w:rFonts w:ascii="Arial" w:hAnsi="Arial" w:cs="Arial"/>
          <w:sz w:val="20"/>
        </w:rPr>
        <w:t>à l’annexe financière jointe.</w:t>
      </w:r>
      <w:r w:rsidR="009B2F53" w:rsidRPr="00A15291">
        <w:rPr>
          <w:rFonts w:ascii="Arial" w:hAnsi="Arial" w:cs="Arial"/>
          <w:sz w:val="20"/>
        </w:rPr>
        <w:t xml:space="preserve"> </w:t>
      </w:r>
    </w:p>
    <w:p w14:paraId="3D311D3D" w14:textId="77777777" w:rsidR="007C16DC" w:rsidRPr="003B51DD" w:rsidRDefault="007C16DC" w:rsidP="00C16796">
      <w:pPr>
        <w:spacing w:before="120" w:after="120"/>
        <w:ind w:left="720" w:hanging="720"/>
        <w:rPr>
          <w:rFonts w:ascii="Arial" w:hAnsi="Arial" w:cs="Arial"/>
          <w:sz w:val="20"/>
        </w:rPr>
      </w:pPr>
    </w:p>
    <w:p w14:paraId="34C6137B" w14:textId="6B4D21CB" w:rsidR="00572A24" w:rsidRPr="003B51DD" w:rsidRDefault="00572A24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1229F070" w14:textId="665ECED5" w:rsidR="00B90DBD" w:rsidRPr="00A15291" w:rsidRDefault="00DC0B9A" w:rsidP="00A15291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</w:t>
      </w:r>
      <w:r w:rsidR="00884105" w:rsidRPr="00A15291">
        <w:rPr>
          <w:rFonts w:ascii="Arial" w:hAnsi="Arial" w:cs="Arial"/>
          <w:b/>
          <w:szCs w:val="22"/>
          <w:lang w:eastAsia="zh-CN"/>
        </w:rPr>
        <w:t xml:space="preserve">: </w:t>
      </w:r>
      <w:r w:rsidR="00B90DBD" w:rsidRPr="00A15291">
        <w:rPr>
          <w:rFonts w:ascii="Arial" w:hAnsi="Arial" w:cs="Arial"/>
          <w:sz w:val="20"/>
        </w:rPr>
        <w:t xml:space="preserve">Prix forfaitaires </w:t>
      </w:r>
    </w:p>
    <w:p w14:paraId="77FE4696" w14:textId="13022A32" w:rsidR="004B22AC" w:rsidRPr="00A15291" w:rsidRDefault="004B22AC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A15291">
        <w:rPr>
          <w:rFonts w:ascii="Arial" w:hAnsi="Arial" w:cs="Arial"/>
          <w:b/>
          <w:szCs w:val="22"/>
          <w:lang w:eastAsia="zh-CN"/>
        </w:rPr>
        <w:t>B2.</w:t>
      </w:r>
      <w:r w:rsidR="004F21E9" w:rsidRPr="00A15291">
        <w:rPr>
          <w:rFonts w:ascii="Arial" w:hAnsi="Arial" w:cs="Arial"/>
          <w:b/>
          <w:szCs w:val="22"/>
          <w:lang w:eastAsia="zh-CN"/>
        </w:rPr>
        <w:t>2</w:t>
      </w:r>
      <w:r w:rsidRPr="00A15291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3DE1A0C6" w14:textId="77777777" w:rsidR="00A15291" w:rsidRPr="00A15291" w:rsidRDefault="00F54A5A" w:rsidP="00A15291">
      <w:pPr>
        <w:jc w:val="both"/>
        <w:rPr>
          <w:rFonts w:ascii="Arial" w:hAnsi="Arial" w:cs="Arial"/>
          <w:b/>
        </w:rPr>
      </w:pPr>
      <w:r w:rsidRPr="00A15291">
        <w:rPr>
          <w:rFonts w:ascii="Arial" w:hAnsi="Arial" w:cs="Arial"/>
          <w:b/>
          <w:sz w:val="18"/>
        </w:rPr>
        <w:t>L’Index/indice de référence I choisi</w:t>
      </w:r>
      <w:r w:rsidRPr="00A15291">
        <w:rPr>
          <w:rFonts w:ascii="Arial" w:hAnsi="Arial" w:cs="Arial"/>
          <w:sz w:val="20"/>
        </w:rPr>
        <w:t xml:space="preserve"> en raison de sa structure pour l</w:t>
      </w:r>
      <w:r w:rsidR="00EB2997" w:rsidRPr="00A15291">
        <w:rPr>
          <w:rFonts w:ascii="Arial" w:hAnsi="Arial" w:cs="Arial"/>
          <w:sz w:val="20"/>
        </w:rPr>
        <w:t>a variation</w:t>
      </w:r>
      <w:r w:rsidR="00240022" w:rsidRPr="00A15291">
        <w:rPr>
          <w:rFonts w:ascii="Arial" w:hAnsi="Arial" w:cs="Arial"/>
          <w:sz w:val="20"/>
        </w:rPr>
        <w:t xml:space="preserve"> des prix est : </w:t>
      </w:r>
      <w:r w:rsidR="00025D39" w:rsidRPr="00A15291">
        <w:rPr>
          <w:rFonts w:ascii="Arial" w:hAnsi="Arial" w:cs="Arial"/>
          <w:b/>
        </w:rPr>
        <w:t xml:space="preserve">ING-2010 </w:t>
      </w:r>
    </w:p>
    <w:p w14:paraId="3BCF53AE" w14:textId="3E6D73A2" w:rsidR="0070001C" w:rsidRPr="00A15291" w:rsidRDefault="003E5B20" w:rsidP="00A15291">
      <w:pPr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 xml:space="preserve">Les prix sont fermes </w:t>
      </w:r>
      <w:r w:rsidR="00A15291" w:rsidRPr="00A15291">
        <w:rPr>
          <w:rFonts w:ascii="Arial" w:hAnsi="Arial" w:cs="Arial"/>
          <w:sz w:val="20"/>
        </w:rPr>
        <w:t>et actualisables</w:t>
      </w:r>
    </w:p>
    <w:p w14:paraId="07F9EFB6" w14:textId="77777777" w:rsidR="00A15291" w:rsidRPr="00A15291" w:rsidRDefault="00A15291" w:rsidP="00A15291">
      <w:pPr>
        <w:jc w:val="both"/>
        <w:rPr>
          <w:rFonts w:ascii="Arial" w:hAnsi="Arial" w:cs="Arial"/>
          <w:sz w:val="20"/>
        </w:rPr>
      </w:pPr>
    </w:p>
    <w:p w14:paraId="6D20ED94" w14:textId="77777777" w:rsidR="00BB13F4" w:rsidRPr="00A15291" w:rsidRDefault="00BB13F4" w:rsidP="00BB13F4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A15291">
        <w:rPr>
          <w:rFonts w:ascii="Arial" w:hAnsi="Arial" w:cs="Arial"/>
          <w:b/>
          <w:szCs w:val="22"/>
          <w:lang w:eastAsia="zh-CN"/>
        </w:rPr>
        <w:t>B2.3 Mois Zéro :</w:t>
      </w:r>
    </w:p>
    <w:p w14:paraId="03105F95" w14:textId="77777777" w:rsidR="00240022" w:rsidRDefault="00240022" w:rsidP="00BB13F4">
      <w:pPr>
        <w:jc w:val="both"/>
        <w:rPr>
          <w:rFonts w:ascii="Arial" w:hAnsi="Arial" w:cs="Arial"/>
          <w:sz w:val="18"/>
        </w:rPr>
      </w:pPr>
    </w:p>
    <w:p w14:paraId="23473117" w14:textId="553763AE" w:rsidR="00BB13F4" w:rsidRDefault="00BB13F4" w:rsidP="00BB13F4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</w:rPr>
        <w:t xml:space="preserve">Le mois Zéro (M0) </w:t>
      </w:r>
      <w:r w:rsidR="00A15291">
        <w:rPr>
          <w:rFonts w:ascii="Arial" w:hAnsi="Arial" w:cs="Arial"/>
          <w:sz w:val="20"/>
        </w:rPr>
        <w:t xml:space="preserve">est le mois de </w:t>
      </w:r>
      <w:r w:rsidR="00A15291" w:rsidRPr="00A15291">
        <w:rPr>
          <w:rFonts w:ascii="Arial" w:hAnsi="Arial" w:cs="Arial"/>
          <w:b/>
          <w:sz w:val="20"/>
        </w:rPr>
        <w:t>juin 2026</w:t>
      </w:r>
    </w:p>
    <w:p w14:paraId="59A73B6A" w14:textId="77777777" w:rsidR="00BB13F4" w:rsidRPr="003B51DD" w:rsidRDefault="00BB13F4" w:rsidP="000D1B3A">
      <w:pPr>
        <w:spacing w:before="60" w:after="60"/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3B51DD" w:rsidRDefault="00130F31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5D65C27C" w14:textId="34C1EA82" w:rsidR="00130F31" w:rsidRPr="003B51DD" w:rsidRDefault="00130F31" w:rsidP="00130F31">
      <w:pPr>
        <w:tabs>
          <w:tab w:val="left" w:pos="426"/>
          <w:tab w:val="left" w:pos="851"/>
        </w:tabs>
        <w:spacing w:before="60" w:after="6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55BEFF19" w14:textId="77777777" w:rsidR="00130F31" w:rsidRPr="00A15291" w:rsidRDefault="00130F31" w:rsidP="004D625A">
      <w:pPr>
        <w:spacing w:before="60" w:after="60"/>
        <w:ind w:left="1134"/>
        <w:rPr>
          <w:rFonts w:ascii="Arial" w:hAnsi="Arial" w:cs="Arial"/>
          <w:iCs/>
          <w:sz w:val="20"/>
          <w:szCs w:val="22"/>
        </w:rPr>
      </w:pPr>
      <w:r w:rsidRPr="00A15291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A15291">
        <w:rPr>
          <w:rFonts w:ascii="Arial" w:hAnsi="Arial" w:cs="Arial"/>
          <w:iCs/>
          <w:sz w:val="24"/>
        </w:rPr>
        <w:instrText xml:space="preserve"> FORMCHECKBOX </w:instrText>
      </w:r>
      <w:r w:rsidR="008C6CA3">
        <w:rPr>
          <w:rFonts w:ascii="Arial" w:hAnsi="Arial" w:cs="Arial"/>
          <w:iCs/>
          <w:sz w:val="24"/>
        </w:rPr>
      </w:r>
      <w:r w:rsidR="008C6CA3">
        <w:rPr>
          <w:rFonts w:ascii="Arial" w:hAnsi="Arial" w:cs="Arial"/>
          <w:iCs/>
          <w:sz w:val="24"/>
        </w:rPr>
        <w:fldChar w:fldCharType="separate"/>
      </w:r>
      <w:r w:rsidRPr="00A15291">
        <w:rPr>
          <w:rFonts w:ascii="Arial" w:hAnsi="Arial" w:cs="Arial"/>
          <w:iCs/>
          <w:sz w:val="24"/>
        </w:rPr>
        <w:fldChar w:fldCharType="end"/>
      </w:r>
      <w:r w:rsidRPr="00A15291">
        <w:rPr>
          <w:rFonts w:ascii="Arial" w:hAnsi="Arial" w:cs="Arial"/>
          <w:iCs/>
          <w:sz w:val="24"/>
        </w:rPr>
        <w:t xml:space="preserve"> </w:t>
      </w:r>
      <w:r w:rsidRPr="00A15291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A15291">
        <w:rPr>
          <w:rFonts w:ascii="Arial" w:hAnsi="Arial" w:cs="Arial"/>
          <w:iCs/>
          <w:sz w:val="20"/>
          <w:szCs w:val="22"/>
        </w:rPr>
        <w:tab/>
      </w:r>
      <w:r w:rsidRPr="00A15291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A15291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8C6CA3">
        <w:rPr>
          <w:rFonts w:ascii="Arial" w:hAnsi="Arial" w:cs="Arial"/>
          <w:iCs/>
          <w:sz w:val="20"/>
          <w:szCs w:val="22"/>
        </w:rPr>
      </w:r>
      <w:r w:rsidR="008C6CA3">
        <w:rPr>
          <w:rFonts w:ascii="Arial" w:hAnsi="Arial" w:cs="Arial"/>
          <w:iCs/>
          <w:sz w:val="20"/>
          <w:szCs w:val="22"/>
        </w:rPr>
        <w:fldChar w:fldCharType="separate"/>
      </w:r>
      <w:r w:rsidRPr="00A15291">
        <w:rPr>
          <w:rFonts w:ascii="Arial" w:hAnsi="Arial" w:cs="Arial"/>
          <w:iCs/>
          <w:sz w:val="20"/>
          <w:szCs w:val="22"/>
        </w:rPr>
        <w:fldChar w:fldCharType="end"/>
      </w:r>
      <w:r w:rsidRPr="00A15291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130F31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4D625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4B8D8021" w:rsidR="00130F31" w:rsidRPr="003B51DD" w:rsidRDefault="00130F31" w:rsidP="00B9117B">
      <w:pPr>
        <w:jc w:val="both"/>
        <w:rPr>
          <w:rFonts w:ascii="Arial" w:hAnsi="Arial" w:cs="Arial"/>
          <w:sz w:val="20"/>
        </w:rPr>
      </w:pPr>
    </w:p>
    <w:p w14:paraId="0E794084" w14:textId="00FC0612" w:rsidR="00130F31" w:rsidRPr="003B51DD" w:rsidRDefault="006550F5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6D063AC6" w14:textId="0A5541CD" w:rsidR="006550F5" w:rsidRPr="003B51DD" w:rsidRDefault="006550F5" w:rsidP="004D625A">
      <w:pPr>
        <w:spacing w:before="120"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3B51DD" w:rsidRDefault="00DE5240" w:rsidP="00B9117B">
      <w:pPr>
        <w:jc w:val="both"/>
        <w:rPr>
          <w:rFonts w:ascii="Arial" w:hAnsi="Arial" w:cs="Arial"/>
          <w:sz w:val="20"/>
        </w:rPr>
      </w:pPr>
    </w:p>
    <w:p w14:paraId="2AA79BAA" w14:textId="40EB26B4" w:rsidR="008062B4" w:rsidRPr="003B51DD" w:rsidRDefault="002A25EB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5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16F1EC29" w14:textId="1D10C17A" w:rsidR="00A15291" w:rsidRPr="00635AEA" w:rsidRDefault="00A15291" w:rsidP="00A15291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  <w:u w:val="single"/>
        </w:rPr>
        <w:t>Titulaire / Mandataire</w:t>
      </w:r>
      <w:r w:rsidRPr="007B30AA">
        <w:rPr>
          <w:rFonts w:ascii="Arial" w:hAnsi="Arial" w:cs="Arial"/>
          <w:sz w:val="20"/>
        </w:rPr>
        <w:t> : Je</w:t>
      </w:r>
      <w:r w:rsidRPr="00635AEA">
        <w:rPr>
          <w:rFonts w:ascii="Arial" w:hAnsi="Arial" w:cs="Arial"/>
          <w:sz w:val="20"/>
        </w:rPr>
        <w:t xml:space="preserve"> souhaite bénéficier de l’avance</w:t>
      </w:r>
      <w:r w:rsidRPr="00635AEA">
        <w:rPr>
          <w:rStyle w:val="Appelnotedebasdep"/>
          <w:rFonts w:ascii="Arial" w:hAnsi="Arial" w:cs="Arial"/>
          <w:sz w:val="20"/>
        </w:rPr>
        <w:footnoteReference w:id="1"/>
      </w:r>
      <w:r w:rsidRPr="00635AEA">
        <w:rPr>
          <w:rFonts w:ascii="Arial" w:hAnsi="Arial" w:cs="Arial"/>
          <w:sz w:val="20"/>
        </w:rPr>
        <w:t> </w:t>
      </w:r>
      <w:r w:rsidRPr="00635AEA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>
        <w:rPr>
          <w:rFonts w:ascii="Arial" w:hAnsi="Arial" w:cs="Arial"/>
          <w:sz w:val="20"/>
        </w:rPr>
        <w:instrText xml:space="preserve"> FORMCHECKBOX </w:instrText>
      </w:r>
      <w:r w:rsidR="008C6CA3">
        <w:rPr>
          <w:rFonts w:ascii="Arial" w:hAnsi="Arial" w:cs="Arial"/>
          <w:sz w:val="20"/>
        </w:rPr>
      </w:r>
      <w:r w:rsidR="008C6CA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0"/>
      <w:r w:rsidRPr="00635AEA">
        <w:rPr>
          <w:rFonts w:ascii="Arial" w:hAnsi="Arial" w:cs="Arial"/>
          <w:sz w:val="20"/>
        </w:rPr>
        <w:t xml:space="preserve"> Non</w:t>
      </w:r>
      <w:r w:rsidRPr="00635AEA">
        <w:rPr>
          <w:rFonts w:ascii="Arial" w:hAnsi="Arial" w:cs="Arial"/>
          <w:sz w:val="20"/>
        </w:rPr>
        <w:tab/>
      </w:r>
      <w:r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sz w:val="20"/>
        </w:rPr>
        <w:instrText xml:space="preserve"> FORMCHECKBOX </w:instrText>
      </w:r>
      <w:r w:rsidR="008C6CA3">
        <w:rPr>
          <w:rFonts w:ascii="Arial" w:hAnsi="Arial" w:cs="Arial"/>
          <w:sz w:val="20"/>
        </w:rPr>
      </w:r>
      <w:r w:rsidR="008C6CA3">
        <w:rPr>
          <w:rFonts w:ascii="Arial" w:hAnsi="Arial" w:cs="Arial"/>
          <w:sz w:val="20"/>
        </w:rPr>
        <w:fldChar w:fldCharType="separate"/>
      </w:r>
      <w:r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Oui</w:t>
      </w:r>
      <w:r w:rsidRPr="00635AEA">
        <w:rPr>
          <w:rFonts w:ascii="Arial" w:hAnsi="Arial" w:cs="Arial"/>
          <w:sz w:val="20"/>
        </w:rPr>
        <w:tab/>
      </w:r>
    </w:p>
    <w:p w14:paraId="59FDA467" w14:textId="77777777" w:rsidR="00A15291" w:rsidRDefault="00A15291" w:rsidP="00A15291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7298F681" w14:textId="04CF1F2C" w:rsidR="00A15291" w:rsidRPr="00635AEA" w:rsidRDefault="00A15291" w:rsidP="00A15291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i/>
          <w:sz w:val="20"/>
          <w:u w:val="single"/>
        </w:rPr>
        <w:t>Cotraitant (le cas échéant</w:t>
      </w:r>
      <w:r w:rsidRPr="007B30AA">
        <w:rPr>
          <w:rFonts w:ascii="Arial" w:hAnsi="Arial" w:cs="Arial"/>
          <w:i/>
          <w:sz w:val="20"/>
        </w:rPr>
        <w:t>)</w:t>
      </w:r>
      <w:r w:rsidRPr="007B30AA">
        <w:rPr>
          <w:rFonts w:ascii="Arial" w:hAnsi="Arial" w:cs="Arial"/>
          <w:sz w:val="20"/>
        </w:rPr>
        <w:t xml:space="preserve"> : J</w:t>
      </w:r>
      <w:r w:rsidRPr="00635AEA">
        <w:rPr>
          <w:rFonts w:ascii="Arial" w:hAnsi="Arial" w:cs="Arial"/>
          <w:sz w:val="20"/>
        </w:rPr>
        <w:t>e souhaite bénéficier de l’avance</w:t>
      </w:r>
      <w:r w:rsidRPr="00635AEA">
        <w:rPr>
          <w:rFonts w:ascii="Arial" w:hAnsi="Arial" w:cs="Arial"/>
          <w:sz w:val="20"/>
          <w:vertAlign w:val="superscript"/>
        </w:rPr>
        <w:t>1</w:t>
      </w:r>
      <w:r w:rsidRPr="00635AEA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8C6CA3">
        <w:rPr>
          <w:rFonts w:ascii="Arial" w:hAnsi="Arial" w:cs="Arial"/>
          <w:sz w:val="20"/>
        </w:rPr>
      </w:r>
      <w:r w:rsidR="008C6CA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Non</w:t>
      </w:r>
      <w:r w:rsidRPr="00635AEA">
        <w:rPr>
          <w:rFonts w:ascii="Arial" w:hAnsi="Arial" w:cs="Arial"/>
          <w:sz w:val="20"/>
        </w:rPr>
        <w:tab/>
      </w:r>
      <w:r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sz w:val="20"/>
        </w:rPr>
        <w:instrText xml:space="preserve"> FORMCHECKBOX </w:instrText>
      </w:r>
      <w:r w:rsidR="008C6CA3">
        <w:rPr>
          <w:rFonts w:ascii="Arial" w:hAnsi="Arial" w:cs="Arial"/>
          <w:sz w:val="20"/>
        </w:rPr>
      </w:r>
      <w:r w:rsidR="008C6CA3">
        <w:rPr>
          <w:rFonts w:ascii="Arial" w:hAnsi="Arial" w:cs="Arial"/>
          <w:sz w:val="20"/>
        </w:rPr>
        <w:fldChar w:fldCharType="separate"/>
      </w:r>
      <w:r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Oui</w:t>
      </w:r>
      <w:r w:rsidRPr="00635AEA">
        <w:rPr>
          <w:rFonts w:ascii="Arial" w:hAnsi="Arial" w:cs="Arial"/>
          <w:sz w:val="20"/>
        </w:rPr>
        <w:tab/>
      </w:r>
    </w:p>
    <w:p w14:paraId="7BE1EF10" w14:textId="2E1D082A" w:rsidR="005066CC" w:rsidRDefault="005066CC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3E059A" w:rsidRDefault="005066CC" w:rsidP="005066CC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7863F95F" w14:textId="47047564" w:rsidR="005066CC" w:rsidRPr="00CD1AB6" w:rsidRDefault="00240022" w:rsidP="00A15291">
      <w:p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r w:rsidRPr="00CD1AB6">
        <w:rPr>
          <w:rFonts w:ascii="Arial" w:hAnsi="Arial" w:cs="Arial"/>
          <w:sz w:val="20"/>
        </w:rPr>
        <w:t xml:space="preserve">Le règlement s’effectuera par </w:t>
      </w:r>
      <w:r w:rsidR="00A15291" w:rsidRPr="00CD1AB6">
        <w:rPr>
          <w:rFonts w:ascii="Arial" w:hAnsi="Arial" w:cs="Arial"/>
          <w:sz w:val="20"/>
        </w:rPr>
        <w:t>« p</w:t>
      </w:r>
      <w:r w:rsidR="005066CC" w:rsidRPr="00CD1AB6">
        <w:rPr>
          <w:rFonts w:ascii="Arial" w:hAnsi="Arial" w:cs="Arial"/>
          <w:sz w:val="20"/>
        </w:rPr>
        <w:t>r</w:t>
      </w:r>
      <w:r w:rsidR="00844712" w:rsidRPr="00CD1AB6">
        <w:rPr>
          <w:rFonts w:ascii="Arial" w:hAnsi="Arial" w:cs="Arial"/>
          <w:sz w:val="20"/>
        </w:rPr>
        <w:t>ojet de décompte</w:t>
      </w:r>
      <w:r w:rsidR="00A15291" w:rsidRPr="00CD1AB6">
        <w:rPr>
          <w:rFonts w:ascii="Arial" w:hAnsi="Arial" w:cs="Arial"/>
          <w:sz w:val="20"/>
        </w:rPr>
        <w:t> » </w:t>
      </w:r>
      <w:r w:rsidR="00844712" w:rsidRPr="00CD1AB6">
        <w:rPr>
          <w:rFonts w:ascii="Arial" w:hAnsi="Arial" w:cs="Arial"/>
          <w:sz w:val="20"/>
        </w:rPr>
        <w:t xml:space="preserve"> </w:t>
      </w:r>
    </w:p>
    <w:p w14:paraId="2ACEF472" w14:textId="77777777" w:rsidR="005066CC" w:rsidRDefault="005066CC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10CAC300" w14:textId="6C7678C0" w:rsidR="000155F4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51431662" w14:textId="790E2AFF" w:rsidR="00A15291" w:rsidRDefault="001345A5" w:rsidP="00A15291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>Le délai</w:t>
      </w:r>
      <w:r w:rsidR="000155F4" w:rsidRPr="003B51DD">
        <w:rPr>
          <w:rFonts w:ascii="Arial" w:hAnsi="Arial" w:cs="Arial"/>
          <w:b/>
          <w:sz w:val="20"/>
        </w:rPr>
        <w:t xml:space="preserve"> d’exécution des </w:t>
      </w:r>
      <w:r w:rsidR="00F8077C" w:rsidRPr="003B51DD">
        <w:rPr>
          <w:rFonts w:ascii="Arial" w:hAnsi="Arial" w:cs="Arial"/>
          <w:b/>
          <w:sz w:val="20"/>
        </w:rPr>
        <w:t>prestations</w:t>
      </w:r>
      <w:r w:rsidR="00B9117B" w:rsidRPr="003B51DD">
        <w:rPr>
          <w:rFonts w:ascii="Arial" w:hAnsi="Arial" w:cs="Arial"/>
          <w:sz w:val="20"/>
        </w:rPr>
        <w:t xml:space="preserve"> est </w:t>
      </w:r>
      <w:r w:rsidR="00856FBF">
        <w:rPr>
          <w:rFonts w:ascii="Arial" w:hAnsi="Arial" w:cs="Arial"/>
          <w:sz w:val="20"/>
        </w:rPr>
        <w:t xml:space="preserve">estimé à </w:t>
      </w:r>
      <w:bookmarkStart w:id="1" w:name="_GoBack"/>
      <w:bookmarkEnd w:id="1"/>
      <w:r w:rsidR="00A15291">
        <w:rPr>
          <w:rFonts w:ascii="Arial" w:hAnsi="Arial" w:cs="Arial"/>
          <w:b/>
          <w:sz w:val="20"/>
        </w:rPr>
        <w:t>8</w:t>
      </w:r>
      <w:r w:rsidR="00A15291" w:rsidRPr="00233EC3">
        <w:rPr>
          <w:rFonts w:ascii="Arial" w:hAnsi="Arial" w:cs="Arial"/>
          <w:b/>
          <w:sz w:val="20"/>
        </w:rPr>
        <w:t xml:space="preserve"> </w:t>
      </w:r>
      <w:r w:rsidR="00A15291" w:rsidRPr="00233EC3">
        <w:rPr>
          <w:rFonts w:ascii="Arial" w:hAnsi="Arial" w:cs="Arial"/>
          <w:sz w:val="20"/>
        </w:rPr>
        <w:t>mois (</w:t>
      </w:r>
      <w:r w:rsidR="00CD1AB6">
        <w:rPr>
          <w:rFonts w:ascii="Arial" w:hAnsi="Arial" w:cs="Arial"/>
          <w:sz w:val="20"/>
        </w:rPr>
        <w:t>1</w:t>
      </w:r>
      <w:r w:rsidR="00A15291" w:rsidRPr="00233EC3">
        <w:rPr>
          <w:rFonts w:ascii="Arial" w:hAnsi="Arial" w:cs="Arial"/>
          <w:sz w:val="20"/>
        </w:rPr>
        <w:t xml:space="preserve"> mois pour la phase de conception</w:t>
      </w:r>
      <w:r w:rsidR="00CD1AB6">
        <w:rPr>
          <w:rFonts w:ascii="Arial" w:hAnsi="Arial" w:cs="Arial"/>
          <w:sz w:val="20"/>
        </w:rPr>
        <w:t>, 1 mois pour la phase de préparation</w:t>
      </w:r>
      <w:r w:rsidR="00A15291" w:rsidRPr="00233EC3">
        <w:rPr>
          <w:rFonts w:ascii="Arial" w:hAnsi="Arial" w:cs="Arial"/>
          <w:sz w:val="20"/>
        </w:rPr>
        <w:t xml:space="preserve"> et de </w:t>
      </w:r>
      <w:r w:rsidR="00A15291">
        <w:rPr>
          <w:rFonts w:ascii="Arial" w:hAnsi="Arial" w:cs="Arial"/>
          <w:sz w:val="20"/>
        </w:rPr>
        <w:t>6</w:t>
      </w:r>
      <w:r w:rsidR="00A15291" w:rsidRPr="00233EC3">
        <w:rPr>
          <w:rFonts w:ascii="Arial" w:hAnsi="Arial" w:cs="Arial"/>
          <w:sz w:val="20"/>
        </w:rPr>
        <w:t xml:space="preserve"> mois pour la phase de réalisation).</w:t>
      </w:r>
    </w:p>
    <w:p w14:paraId="1DB0A2C1" w14:textId="77777777" w:rsidR="00A15291" w:rsidRPr="00233EC3" w:rsidRDefault="00A15291" w:rsidP="00A15291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1CDD519C" w14:textId="77777777" w:rsidR="00A15291" w:rsidRPr="00A15291" w:rsidRDefault="00A15291" w:rsidP="00A15291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Par dérogation à l’article 13-1 du CCAG-PI, il court à compter de la date fixée par l’Ordre de Service qui prescrit de commencer.</w:t>
      </w:r>
    </w:p>
    <w:p w14:paraId="71908D5C" w14:textId="77777777" w:rsidR="00A15291" w:rsidRPr="00A15291" w:rsidRDefault="00A15291" w:rsidP="00A15291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518BEB65" w14:textId="77777777" w:rsidR="00A15291" w:rsidRPr="00A15291" w:rsidRDefault="00A15291" w:rsidP="00A15291">
      <w:pPr>
        <w:jc w:val="both"/>
        <w:rPr>
          <w:rFonts w:ascii="Arial" w:hAnsi="Arial" w:cs="Arial"/>
          <w:sz w:val="20"/>
        </w:rPr>
      </w:pPr>
      <w:r w:rsidRPr="00A15291">
        <w:rPr>
          <w:rFonts w:ascii="Arial" w:hAnsi="Arial" w:cs="Arial"/>
          <w:sz w:val="20"/>
        </w:rPr>
        <w:t>La durée ci-dessus est indicative. La durée effective du marché sera liée à celle de la durée de l’opération.</w:t>
      </w:r>
    </w:p>
    <w:p w14:paraId="59D2BC61" w14:textId="7C8A6E74" w:rsidR="00E61334" w:rsidRPr="003B51DD" w:rsidRDefault="00F54BBD" w:rsidP="00507D48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23C98F09" w14:textId="6380B5FF" w:rsidR="00241AC9" w:rsidRPr="003B51DD" w:rsidRDefault="00241AC9" w:rsidP="00A15291">
      <w:pPr>
        <w:tabs>
          <w:tab w:val="left" w:pos="1134"/>
        </w:tabs>
        <w:spacing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Sans objet</w:t>
      </w:r>
    </w:p>
    <w:p w14:paraId="28D8C74C" w14:textId="6B6A3264" w:rsidR="00AD36F8" w:rsidRPr="003B51DD" w:rsidRDefault="0036569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3BE525BD" w14:textId="32E83B9C" w:rsidR="00AD36F8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AD36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AD36F8">
      <w:pPr>
        <w:rPr>
          <w:rFonts w:ascii="Arial" w:hAnsi="Arial" w:cs="Arial"/>
          <w:sz w:val="20"/>
          <w:szCs w:val="24"/>
        </w:rPr>
      </w:pPr>
    </w:p>
    <w:p w14:paraId="68E7067D" w14:textId="1243A11F" w:rsidR="00A830C3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0DE0D005" w14:textId="6C854B84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3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A830C3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2471DA">
      <w:pPr>
        <w:tabs>
          <w:tab w:val="left" w:pos="851"/>
        </w:tabs>
        <w:suppressAutoHyphens/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83BEF79" w:rsidR="00A830C3" w:rsidRPr="003B51DD" w:rsidRDefault="00A830C3" w:rsidP="00A830C3">
      <w:pPr>
        <w:tabs>
          <w:tab w:val="left" w:pos="851"/>
        </w:tabs>
        <w:suppressAutoHyphens/>
        <w:spacing w:before="120"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037A4732" w14:textId="0A62A8B4" w:rsidR="00A830C3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EEB060" w14:textId="1EB2ADA7" w:rsidR="00CD1AB6" w:rsidRDefault="00CD1AB6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47BCA3A1" w14:textId="465E624A" w:rsidR="00CD1AB6" w:rsidRDefault="00CD1AB6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2DED8E18" w14:textId="77777777" w:rsidR="00CD1AB6" w:rsidRPr="003B51DD" w:rsidRDefault="00CD1AB6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292EF8">
      <w:pPr>
        <w:tabs>
          <w:tab w:val="left" w:pos="426"/>
          <w:tab w:val="left" w:pos="851"/>
        </w:tabs>
        <w:suppressAutoHyphens/>
        <w:spacing w:before="120" w:after="120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292EF8">
      <w:pPr>
        <w:tabs>
          <w:tab w:val="left" w:pos="284"/>
          <w:tab w:val="left" w:pos="426"/>
          <w:tab w:val="left" w:pos="851"/>
        </w:tabs>
        <w:suppressAutoHyphens/>
        <w:spacing w:before="120" w:after="120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ont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hors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280A83">
      <w:pPr>
        <w:tabs>
          <w:tab w:val="left" w:pos="1701"/>
        </w:tabs>
        <w:suppressAutoHyphens/>
        <w:spacing w:after="60"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C6CA3">
        <w:rPr>
          <w:rFonts w:ascii="Arial" w:hAnsi="Arial" w:cs="Arial"/>
          <w:sz w:val="20"/>
          <w:lang w:eastAsia="zh-CN"/>
        </w:rPr>
      </w:r>
      <w:r w:rsidR="008C6C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3B51DD" w:rsidRDefault="00A830C3" w:rsidP="00280A83">
      <w:pPr>
        <w:tabs>
          <w:tab w:val="left" w:pos="851"/>
        </w:tabs>
        <w:suppressAutoHyphens/>
        <w:spacing w:after="60"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A830C3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0CB35F35" w14:textId="77777777" w:rsidR="001C1C68" w:rsidRPr="003B51DD" w:rsidRDefault="001C1C68" w:rsidP="00AD36F8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120" w:after="120"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5EA8971A" w14:textId="787128B4" w:rsidR="00D82C77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04B9986A" w14:textId="1AAF2E26" w:rsidR="00D82C77" w:rsidRPr="003B51DD" w:rsidRDefault="002A7E54" w:rsidP="00D82C77">
      <w:pPr>
        <w:spacing w:before="12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6792A44E" w14:textId="4723CA96" w:rsidR="007823F5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320D71F5" w14:textId="02CCEEA5" w:rsidR="00D82C77" w:rsidRPr="003B51DD" w:rsidRDefault="00D82C77" w:rsidP="00D82C77">
      <w:pPr>
        <w:tabs>
          <w:tab w:val="left" w:pos="2268"/>
          <w:tab w:val="left" w:pos="2835"/>
        </w:tabs>
        <w:spacing w:before="120"/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3B51DD" w:rsidRDefault="00FF096E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Default="007859D5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 Gras" w:eastAsiaTheme="minorHAnsi" w:hAnsi="Arial Gras" w:cs="Arial"/>
          <w:b/>
          <w:vanish/>
          <w:color w:val="FF0000"/>
          <w:sz w:val="18"/>
          <w:lang w:eastAsia="en-US"/>
        </w:rPr>
      </w:pPr>
    </w:p>
    <w:p w14:paraId="5ADD4036" w14:textId="2E6991E9" w:rsidR="0046717F" w:rsidRDefault="0046717F" w:rsidP="0046717F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3B51DD" w:rsidRDefault="001C1C68" w:rsidP="0046717F">
      <w:pPr>
        <w:jc w:val="center"/>
        <w:rPr>
          <w:bCs/>
          <w:szCs w:val="22"/>
        </w:rPr>
      </w:pPr>
    </w:p>
    <w:p w14:paraId="74F542D6" w14:textId="4D5F054D" w:rsidR="0046717F" w:rsidRPr="003B51DD" w:rsidRDefault="002A7E54" w:rsidP="0046717F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</w:p>
    <w:p w14:paraId="0012092D" w14:textId="0C27DCB5" w:rsidR="0046717F" w:rsidRDefault="0046717F" w:rsidP="0046717F">
      <w:pPr>
        <w:jc w:val="center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Et par délégation </w:t>
      </w:r>
    </w:p>
    <w:p w14:paraId="704ABF27" w14:textId="43BBA7FE" w:rsidR="00CD1AB6" w:rsidRDefault="00CD1AB6" w:rsidP="0046717F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IPEF Anne Marie Le </w:t>
      </w:r>
      <w:proofErr w:type="spellStart"/>
      <w:r>
        <w:rPr>
          <w:rFonts w:ascii="Arial" w:hAnsi="Arial" w:cs="Arial"/>
          <w:bCs/>
          <w:sz w:val="20"/>
        </w:rPr>
        <w:t>Mogne</w:t>
      </w:r>
      <w:proofErr w:type="spellEnd"/>
    </w:p>
    <w:p w14:paraId="1128993D" w14:textId="3B933059" w:rsidR="00CD1AB6" w:rsidRPr="003B51DD" w:rsidRDefault="00CD1AB6" w:rsidP="0046717F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Adjointe au sous-Directeur MPI</w:t>
      </w:r>
    </w:p>
    <w:p w14:paraId="4B037C0A" w14:textId="71621275" w:rsidR="00686EAA" w:rsidRDefault="00686EAA">
      <w:pPr>
        <w:spacing w:after="160" w:line="259" w:lineRule="auto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A73C3B6" w14:textId="77777777" w:rsidR="00686EAA" w:rsidRPr="005F715E" w:rsidRDefault="00686EAA" w:rsidP="00686EAA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507AA934" w14:textId="77777777" w:rsidR="00686EAA" w:rsidRPr="005F715E" w:rsidRDefault="00686EAA" w:rsidP="00686EAA">
      <w:pPr>
        <w:jc w:val="both"/>
        <w:rPr>
          <w:rFonts w:ascii="Arial" w:hAnsi="Arial" w:cs="Arial"/>
          <w:b/>
          <w:szCs w:val="22"/>
        </w:rPr>
      </w:pPr>
      <w:r w:rsidRPr="005F715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CBA058A" w14:textId="77777777" w:rsidR="00686EAA" w:rsidRPr="005F715E" w:rsidRDefault="00686EAA" w:rsidP="00686EAA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5F715E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5F715E" w:rsidRDefault="00686EAA" w:rsidP="000C18E8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5F715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773315D1" w14:textId="77777777" w:rsidR="00686EAA" w:rsidRPr="005F715E" w:rsidRDefault="00686EAA" w:rsidP="000C18E8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7D160B5" w14:textId="77777777" w:rsidR="00686EAA" w:rsidRPr="005F715E" w:rsidRDefault="00686EAA" w:rsidP="00686EAA">
      <w:pPr>
        <w:jc w:val="both"/>
        <w:rPr>
          <w:rFonts w:ascii="Arial" w:hAnsi="Arial" w:cs="Arial"/>
          <w:b/>
          <w:szCs w:val="22"/>
        </w:rPr>
      </w:pPr>
    </w:p>
    <w:p w14:paraId="0677A872" w14:textId="77777777" w:rsidR="00686EAA" w:rsidRDefault="00686EAA" w:rsidP="00686EAA">
      <w:pPr>
        <w:spacing w:after="160" w:line="259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785C2BB" w14:textId="77777777" w:rsidR="00686EAA" w:rsidRPr="005F715E" w:rsidRDefault="00686EAA" w:rsidP="00686EAA">
      <w:pPr>
        <w:jc w:val="both"/>
        <w:rPr>
          <w:rFonts w:ascii="Arial" w:hAnsi="Arial" w:cs="Arial"/>
          <w:b/>
          <w:szCs w:val="22"/>
        </w:rPr>
      </w:pPr>
    </w:p>
    <w:p w14:paraId="218C44F2" w14:textId="77777777" w:rsidR="00686EAA" w:rsidRPr="005F715E" w:rsidRDefault="00686EAA" w:rsidP="00686EAA">
      <w:pPr>
        <w:rPr>
          <w:rFonts w:ascii="Arial" w:hAnsi="Arial" w:cs="Arial"/>
          <w:szCs w:val="22"/>
        </w:rPr>
      </w:pPr>
    </w:p>
    <w:p w14:paraId="1D3DB68E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2</w:t>
      </w:r>
    </w:p>
    <w:p w14:paraId="639139BB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Responsable physique de la mission</w:t>
      </w:r>
    </w:p>
    <w:p w14:paraId="55609419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751E62C3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29BFD152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0021DC08" w14:textId="77777777" w:rsidR="00686EAA" w:rsidRPr="005F715E" w:rsidRDefault="00686EAA" w:rsidP="00686EAA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267"/>
        <w:gridCol w:w="1926"/>
        <w:gridCol w:w="2857"/>
      </w:tblGrid>
      <w:tr w:rsidR="00686EAA" w:rsidRPr="005F715E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5F715E" w:rsidRDefault="00686EAA" w:rsidP="000C18E8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5F715E" w:rsidRDefault="00686EAA" w:rsidP="000C18E8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Niveau de qualification</w:t>
            </w:r>
          </w:p>
          <w:p w14:paraId="1E3875BB" w14:textId="77777777" w:rsidR="00686EAA" w:rsidRPr="005F715E" w:rsidRDefault="00686EAA" w:rsidP="000C18E8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5F715E" w:rsidRDefault="00686EAA" w:rsidP="000C18E8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5F715E" w:rsidRDefault="00686EAA" w:rsidP="000C18E8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Mission / Partie technique</w:t>
            </w:r>
          </w:p>
        </w:tc>
      </w:tr>
      <w:tr w:rsidR="00686EAA" w:rsidRPr="005F715E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  <w:p w14:paraId="7287E422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  <w:p w14:paraId="33777526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  <w:p w14:paraId="52558CEC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  <w:p w14:paraId="30C6DC35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  <w:p w14:paraId="3CE34DBD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5F715E" w:rsidRDefault="00686EAA" w:rsidP="000C18E8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4B89F203" w14:textId="77777777" w:rsidR="00686EAA" w:rsidRPr="005F715E" w:rsidRDefault="00686EAA" w:rsidP="00686EAA">
      <w:pPr>
        <w:jc w:val="both"/>
        <w:rPr>
          <w:rFonts w:ascii="Arial" w:hAnsi="Arial" w:cs="Arial"/>
          <w:szCs w:val="22"/>
        </w:rPr>
      </w:pPr>
    </w:p>
    <w:p w14:paraId="06163A28" w14:textId="77777777" w:rsidR="00686EAA" w:rsidRPr="005F715E" w:rsidRDefault="00686EAA" w:rsidP="00686EAA">
      <w:pPr>
        <w:jc w:val="both"/>
        <w:rPr>
          <w:rFonts w:ascii="Arial" w:hAnsi="Arial" w:cs="Arial"/>
          <w:szCs w:val="22"/>
        </w:rPr>
      </w:pPr>
    </w:p>
    <w:p w14:paraId="1DC1B493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4B81B6F8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A ce titre, obligation est faite de désigner au moins un suppléant et de faire figurer son nom dans le tableau ci-dessus.</w:t>
      </w:r>
    </w:p>
    <w:p w14:paraId="4A5515DE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3D34D451" w14:textId="017198C6" w:rsidR="00A15291" w:rsidRDefault="00A15291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68F8B934" w14:textId="77777777" w:rsidR="00A15291" w:rsidRPr="00635AEA" w:rsidRDefault="00A15291" w:rsidP="00A15291">
      <w:pPr>
        <w:rPr>
          <w:rFonts w:ascii="Arial" w:hAnsi="Arial" w:cs="Arial"/>
          <w:sz w:val="20"/>
        </w:rPr>
      </w:pPr>
    </w:p>
    <w:p w14:paraId="28E5E220" w14:textId="77777777" w:rsidR="00A15291" w:rsidRPr="00635AEA" w:rsidRDefault="00A15291" w:rsidP="00A15291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ANNEXE 3</w:t>
      </w:r>
    </w:p>
    <w:p w14:paraId="16209E20" w14:textId="77777777" w:rsidR="00A15291" w:rsidRDefault="00A15291" w:rsidP="00A15291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Etat des prix forfaitaires</w:t>
      </w:r>
    </w:p>
    <w:p w14:paraId="7C5EE373" w14:textId="77777777" w:rsidR="00A15291" w:rsidRPr="00635AEA" w:rsidRDefault="00A15291" w:rsidP="00A15291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(EPF)</w:t>
      </w:r>
    </w:p>
    <w:p w14:paraId="5F48AAF6" w14:textId="77777777" w:rsidR="00A15291" w:rsidRDefault="00A15291" w:rsidP="00A15291">
      <w:pPr>
        <w:rPr>
          <w:rFonts w:ascii="Arial" w:hAnsi="Arial" w:cs="Arial"/>
          <w:sz w:val="20"/>
        </w:rPr>
      </w:pPr>
    </w:p>
    <w:p w14:paraId="01D386B3" w14:textId="77777777" w:rsidR="00A15291" w:rsidRDefault="00A15291" w:rsidP="00A15291">
      <w:pPr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A15291" w:rsidRPr="005F715E" w14:paraId="58841EAA" w14:textId="77777777" w:rsidTr="00724EB2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2AE320A6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66684CCF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A577D23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Total</w:t>
            </w:r>
          </w:p>
          <w:p w14:paraId="19687CB0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(en € HT)</w:t>
            </w:r>
          </w:p>
        </w:tc>
      </w:tr>
      <w:tr w:rsidR="00A15291" w:rsidRPr="005F715E" w14:paraId="79945140" w14:textId="77777777" w:rsidTr="00CD1AB6">
        <w:trPr>
          <w:cantSplit/>
          <w:trHeight w:val="1503"/>
          <w:jc w:val="center"/>
        </w:trPr>
        <w:tc>
          <w:tcPr>
            <w:tcW w:w="1129" w:type="dxa"/>
            <w:shd w:val="clear" w:color="auto" w:fill="F2F2F2" w:themeFill="background1" w:themeFillShade="F2"/>
            <w:textDirection w:val="btLr"/>
            <w:vAlign w:val="center"/>
          </w:tcPr>
          <w:p w14:paraId="2582B80E" w14:textId="7C7CFF9D" w:rsidR="00A15291" w:rsidRDefault="00CD1AB6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Conception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22DBB5DF" w14:textId="6E5CE2FD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539" w:type="dxa"/>
            <w:gridSpan w:val="2"/>
            <w:vAlign w:val="center"/>
          </w:tcPr>
          <w:p w14:paraId="61DCFC1C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la phase la préparation du contrat de travaux jusqu’au choix du titulaire inclus</w:t>
            </w:r>
          </w:p>
        </w:tc>
        <w:tc>
          <w:tcPr>
            <w:tcW w:w="1985" w:type="dxa"/>
          </w:tcPr>
          <w:p w14:paraId="75C09EAD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A15291" w:rsidRPr="005F715E" w14:paraId="58D745DB" w14:textId="77777777" w:rsidTr="00724EB2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9FDEE93" w14:textId="77777777" w:rsidR="00A15291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2DB64DA7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2.1</w:t>
            </w:r>
          </w:p>
        </w:tc>
        <w:tc>
          <w:tcPr>
            <w:tcW w:w="5539" w:type="dxa"/>
            <w:gridSpan w:val="2"/>
            <w:vAlign w:val="center"/>
          </w:tcPr>
          <w:p w14:paraId="45CDC7C0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durant la période de préparation du chantier.</w:t>
            </w:r>
          </w:p>
        </w:tc>
        <w:tc>
          <w:tcPr>
            <w:tcW w:w="1985" w:type="dxa"/>
          </w:tcPr>
          <w:p w14:paraId="0274E08D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A15291" w:rsidRPr="005F715E" w14:paraId="23F33A9F" w14:textId="77777777" w:rsidTr="00724EB2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9FCB16" w14:textId="77777777" w:rsidR="00A15291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6E3EE461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2.2</w:t>
            </w:r>
          </w:p>
        </w:tc>
        <w:tc>
          <w:tcPr>
            <w:tcW w:w="5539" w:type="dxa"/>
            <w:gridSpan w:val="2"/>
            <w:vAlign w:val="center"/>
          </w:tcPr>
          <w:p w14:paraId="7DCC51D3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226BFDC5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A15291" w:rsidRPr="005F715E" w14:paraId="197977B6" w14:textId="77777777" w:rsidTr="00724EB2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451CA740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774912A5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HT</w:t>
            </w:r>
          </w:p>
        </w:tc>
        <w:tc>
          <w:tcPr>
            <w:tcW w:w="1985" w:type="dxa"/>
          </w:tcPr>
          <w:p w14:paraId="495D4052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A15291" w:rsidRPr="005F715E" w14:paraId="1085E309" w14:textId="77777777" w:rsidTr="00724EB2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63F24680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60877DFB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TVA</w:t>
            </w:r>
          </w:p>
        </w:tc>
        <w:tc>
          <w:tcPr>
            <w:tcW w:w="1985" w:type="dxa"/>
          </w:tcPr>
          <w:p w14:paraId="48F8EC16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A15291" w:rsidRPr="005F715E" w14:paraId="02AEB65F" w14:textId="77777777" w:rsidTr="00724EB2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7B6377FA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31FEBC5D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TTC</w:t>
            </w:r>
          </w:p>
        </w:tc>
        <w:tc>
          <w:tcPr>
            <w:tcW w:w="1985" w:type="dxa"/>
          </w:tcPr>
          <w:p w14:paraId="148D1015" w14:textId="77777777" w:rsidR="00A15291" w:rsidRPr="005F715E" w:rsidRDefault="00A15291" w:rsidP="00724EB2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</w:tbl>
    <w:p w14:paraId="03970B98" w14:textId="77777777" w:rsidR="00A15291" w:rsidRDefault="00A15291" w:rsidP="00A15291">
      <w:pPr>
        <w:rPr>
          <w:rFonts w:ascii="Arial" w:hAnsi="Arial" w:cs="Arial"/>
          <w:sz w:val="20"/>
        </w:rPr>
      </w:pPr>
    </w:p>
    <w:p w14:paraId="54A478B9" w14:textId="77777777" w:rsidR="00A15291" w:rsidRDefault="00A15291" w:rsidP="00A15291">
      <w:pPr>
        <w:rPr>
          <w:rFonts w:ascii="Arial" w:hAnsi="Arial" w:cs="Arial"/>
          <w:sz w:val="20"/>
        </w:rPr>
      </w:pPr>
    </w:p>
    <w:p w14:paraId="7DFE9AB3" w14:textId="77777777" w:rsidR="00686EAA" w:rsidRPr="005F715E" w:rsidRDefault="00686EAA" w:rsidP="00686EAA">
      <w:pPr>
        <w:rPr>
          <w:rFonts w:ascii="Arial" w:hAnsi="Arial" w:cs="Arial"/>
          <w:szCs w:val="22"/>
        </w:rPr>
      </w:pPr>
    </w:p>
    <w:p w14:paraId="5A6B02AC" w14:textId="77777777" w:rsidR="00074744" w:rsidRPr="003B51DD" w:rsidRDefault="00074744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sectPr w:rsidR="00074744" w:rsidRPr="003B51DD" w:rsidSect="008A6176">
      <w:footerReference w:type="default" r:id="rId14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33FCF" w14:textId="77777777" w:rsidR="008C6CA3" w:rsidRDefault="008C6CA3">
      <w:r>
        <w:separator/>
      </w:r>
    </w:p>
  </w:endnote>
  <w:endnote w:type="continuationSeparator" w:id="0">
    <w:p w14:paraId="5729C2F8" w14:textId="77777777" w:rsidR="008C6CA3" w:rsidRDefault="008C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112E09D2" w:rsidR="00444996" w:rsidRPr="00BD41C6" w:rsidRDefault="00A15291" w:rsidP="00A15291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AE_9378</w:t>
    </w:r>
    <w:r>
      <w:rPr>
        <w:sz w:val="16"/>
      </w:rPr>
      <w:fldChar w:fldCharType="end"/>
    </w:r>
    <w:r w:rsidRPr="00A15291">
      <w:rPr>
        <w:sz w:val="16"/>
      </w:rPr>
      <w:ptab w:relativeTo="margin" w:alignment="center" w:leader="none"/>
    </w:r>
    <w:r w:rsidRPr="00A15291">
      <w:rPr>
        <w:sz w:val="16"/>
      </w:rPr>
      <w:ptab w:relativeTo="margin" w:alignment="right" w:leader="none"/>
    </w:r>
    <w:r w:rsidRPr="00A15291">
      <w:rPr>
        <w:sz w:val="16"/>
      </w:rPr>
      <w:t xml:space="preserve">Page </w:t>
    </w:r>
    <w:r w:rsidRPr="00A15291">
      <w:rPr>
        <w:b/>
        <w:bCs/>
        <w:sz w:val="16"/>
      </w:rPr>
      <w:fldChar w:fldCharType="begin"/>
    </w:r>
    <w:r w:rsidRPr="00A15291">
      <w:rPr>
        <w:b/>
        <w:bCs/>
        <w:sz w:val="16"/>
      </w:rPr>
      <w:instrText>PAGE  \* Arabic  \* MERGEFORMAT</w:instrText>
    </w:r>
    <w:r w:rsidRPr="00A15291">
      <w:rPr>
        <w:b/>
        <w:bCs/>
        <w:sz w:val="16"/>
      </w:rPr>
      <w:fldChar w:fldCharType="separate"/>
    </w:r>
    <w:r w:rsidR="00856FBF">
      <w:rPr>
        <w:b/>
        <w:bCs/>
        <w:noProof/>
        <w:sz w:val="16"/>
      </w:rPr>
      <w:t>4</w:t>
    </w:r>
    <w:r w:rsidRPr="00A15291">
      <w:rPr>
        <w:b/>
        <w:bCs/>
        <w:sz w:val="16"/>
      </w:rPr>
      <w:fldChar w:fldCharType="end"/>
    </w:r>
    <w:r w:rsidRPr="00A15291">
      <w:rPr>
        <w:sz w:val="16"/>
      </w:rPr>
      <w:t xml:space="preserve"> sur </w:t>
    </w:r>
    <w:r w:rsidRPr="00A15291">
      <w:rPr>
        <w:b/>
        <w:bCs/>
        <w:sz w:val="16"/>
      </w:rPr>
      <w:fldChar w:fldCharType="begin"/>
    </w:r>
    <w:r w:rsidRPr="00A15291">
      <w:rPr>
        <w:b/>
        <w:bCs/>
        <w:sz w:val="16"/>
      </w:rPr>
      <w:instrText>NUMPAGES  \* Arabic  \* MERGEFORMAT</w:instrText>
    </w:r>
    <w:r w:rsidRPr="00A15291">
      <w:rPr>
        <w:b/>
        <w:bCs/>
        <w:sz w:val="16"/>
      </w:rPr>
      <w:fldChar w:fldCharType="separate"/>
    </w:r>
    <w:r w:rsidR="00856FBF">
      <w:rPr>
        <w:b/>
        <w:bCs/>
        <w:noProof/>
        <w:sz w:val="16"/>
      </w:rPr>
      <w:t>8</w:t>
    </w:r>
    <w:r w:rsidRPr="00A15291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114BD" w14:textId="77777777" w:rsidR="008C6CA3" w:rsidRDefault="008C6CA3">
      <w:r>
        <w:separator/>
      </w:r>
    </w:p>
  </w:footnote>
  <w:footnote w:type="continuationSeparator" w:id="0">
    <w:p w14:paraId="5D796E08" w14:textId="77777777" w:rsidR="008C6CA3" w:rsidRDefault="008C6CA3">
      <w:r>
        <w:continuationSeparator/>
      </w:r>
    </w:p>
  </w:footnote>
  <w:footnote w:id="1">
    <w:p w14:paraId="7135B310" w14:textId="77777777" w:rsidR="00A15291" w:rsidRDefault="00A15291" w:rsidP="00A15291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342364EC" w14:textId="77777777" w:rsidR="00A15291" w:rsidRDefault="00A15291" w:rsidP="00A15291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E04C83"/>
    <w:multiLevelType w:val="hybridMultilevel"/>
    <w:tmpl w:val="0ED44B52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258D0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1062164"/>
    <w:multiLevelType w:val="hybridMultilevel"/>
    <w:tmpl w:val="4C64FA94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  <w:num w:numId="15">
    <w:abstractNumId w:val="3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6442"/>
    <w:rsid w:val="002175FF"/>
    <w:rsid w:val="0022648E"/>
    <w:rsid w:val="00227F04"/>
    <w:rsid w:val="00234085"/>
    <w:rsid w:val="00240022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272E0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16DC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56FBF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C6CA3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0ECB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53FF"/>
    <w:rsid w:val="009D725A"/>
    <w:rsid w:val="009E1E74"/>
    <w:rsid w:val="009E3C34"/>
    <w:rsid w:val="009E5345"/>
    <w:rsid w:val="009E7CE6"/>
    <w:rsid w:val="009F2801"/>
    <w:rsid w:val="009F41B7"/>
    <w:rsid w:val="009F5830"/>
    <w:rsid w:val="00A00AF4"/>
    <w:rsid w:val="00A03705"/>
    <w:rsid w:val="00A06877"/>
    <w:rsid w:val="00A12893"/>
    <w:rsid w:val="00A140AB"/>
    <w:rsid w:val="00A15291"/>
    <w:rsid w:val="00A15D78"/>
    <w:rsid w:val="00A21DE8"/>
    <w:rsid w:val="00A237EF"/>
    <w:rsid w:val="00A24B31"/>
    <w:rsid w:val="00A30B14"/>
    <w:rsid w:val="00A33FF8"/>
    <w:rsid w:val="00A357FE"/>
    <w:rsid w:val="00A358A1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240A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7942"/>
    <w:rsid w:val="00CB077B"/>
    <w:rsid w:val="00CC5F23"/>
    <w:rsid w:val="00CD1AB6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4A93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4.xml><?xml version="1.0" encoding="utf-8"?>
<ds:datastoreItem xmlns:ds="http://schemas.openxmlformats.org/officeDocument/2006/customXml" ds:itemID="{CAF2CC3E-884B-4ABC-BC76-4A8F0446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19</TotalTime>
  <Pages>8</Pages>
  <Words>1705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6</cp:revision>
  <cp:lastPrinted>2023-09-13T15:13:00Z</cp:lastPrinted>
  <dcterms:created xsi:type="dcterms:W3CDTF">2026-01-12T15:33:00Z</dcterms:created>
  <dcterms:modified xsi:type="dcterms:W3CDTF">2026-06-05T10:46:00Z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